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BDE44" w14:textId="77777777" w:rsidR="00376092" w:rsidRDefault="00376092" w:rsidP="00376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BACHE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2E8ABDF5" w14:textId="77777777" w:rsidR="00376092" w:rsidRDefault="00376092" w:rsidP="00376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 sub-janitor of the Tower of London.</w:t>
      </w:r>
    </w:p>
    <w:p w14:paraId="1BA61F05" w14:textId="77777777" w:rsidR="00376092" w:rsidRDefault="00376092" w:rsidP="00376092">
      <w:pPr>
        <w:pStyle w:val="NoSpacing"/>
        <w:rPr>
          <w:rFonts w:cs="Times New Roman"/>
          <w:szCs w:val="24"/>
        </w:rPr>
      </w:pPr>
    </w:p>
    <w:p w14:paraId="4F00D370" w14:textId="77777777" w:rsidR="00376092" w:rsidRDefault="00376092" w:rsidP="00376092">
      <w:pPr>
        <w:pStyle w:val="NoSpacing"/>
        <w:rPr>
          <w:rFonts w:cs="Times New Roman"/>
          <w:szCs w:val="24"/>
        </w:rPr>
      </w:pPr>
    </w:p>
    <w:p w14:paraId="6DBC5A9C" w14:textId="77777777" w:rsidR="00376092" w:rsidRDefault="00376092" w:rsidP="00376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was outlawed for helping John Whitlock(q.v.) escape from the Tower.</w:t>
      </w:r>
    </w:p>
    <w:p w14:paraId="6DECF43A" w14:textId="77777777" w:rsidR="00376092" w:rsidRDefault="00376092" w:rsidP="00376092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p.479 and n.4)</w:t>
      </w:r>
    </w:p>
    <w:p w14:paraId="36624218" w14:textId="77777777" w:rsidR="00376092" w:rsidRDefault="00376092" w:rsidP="00376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May1414</w:t>
      </w:r>
      <w:r>
        <w:rPr>
          <w:rFonts w:cs="Times New Roman"/>
          <w:szCs w:val="24"/>
        </w:rPr>
        <w:tab/>
        <w:t>He was executed.   (ibid.)</w:t>
      </w:r>
    </w:p>
    <w:p w14:paraId="728E5148" w14:textId="77777777" w:rsidR="00376092" w:rsidRDefault="00376092" w:rsidP="00376092">
      <w:pPr>
        <w:pStyle w:val="NoSpacing"/>
        <w:rPr>
          <w:rFonts w:cs="Times New Roman"/>
          <w:szCs w:val="24"/>
        </w:rPr>
      </w:pPr>
    </w:p>
    <w:p w14:paraId="58D12AB2" w14:textId="77777777" w:rsidR="00376092" w:rsidRDefault="00376092" w:rsidP="00376092">
      <w:pPr>
        <w:pStyle w:val="NoSpacing"/>
        <w:rPr>
          <w:rFonts w:cs="Times New Roman"/>
          <w:szCs w:val="24"/>
        </w:rPr>
      </w:pPr>
    </w:p>
    <w:p w14:paraId="6B5FCC19" w14:textId="77777777" w:rsidR="00376092" w:rsidRDefault="00376092" w:rsidP="00376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March 2024</w:t>
      </w:r>
    </w:p>
    <w:p w14:paraId="28EB19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E90EF" w14:textId="77777777" w:rsidR="00376092" w:rsidRDefault="00376092" w:rsidP="009139A6">
      <w:r>
        <w:separator/>
      </w:r>
    </w:p>
  </w:endnote>
  <w:endnote w:type="continuationSeparator" w:id="0">
    <w:p w14:paraId="2627575F" w14:textId="77777777" w:rsidR="00376092" w:rsidRDefault="003760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95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4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CD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6E7D2" w14:textId="77777777" w:rsidR="00376092" w:rsidRDefault="00376092" w:rsidP="009139A6">
      <w:r>
        <w:separator/>
      </w:r>
    </w:p>
  </w:footnote>
  <w:footnote w:type="continuationSeparator" w:id="0">
    <w:p w14:paraId="261ED6C4" w14:textId="77777777" w:rsidR="00376092" w:rsidRDefault="003760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96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1C6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BD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092"/>
    <w:rsid w:val="000666E0"/>
    <w:rsid w:val="002510B7"/>
    <w:rsid w:val="00270799"/>
    <w:rsid w:val="0037609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0C68A"/>
  <w15:chartTrackingRefBased/>
  <w15:docId w15:val="{99F51432-5C28-42AC-8998-1EAD6794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2024-04-12T19:19:00Z</dcterms:created>
  <dcterms:modified xsi:type="dcterms:W3CDTF">2024-04-12T19:19:00Z</dcterms:modified>
</cp:coreProperties>
</file>